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6A" w:rsidRDefault="0081706A" w:rsidP="00817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81706A" w:rsidRDefault="0081706A" w:rsidP="00817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1706A" w:rsidRDefault="0081706A" w:rsidP="00817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06A" w:rsidRDefault="0081706A" w:rsidP="00817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06A" w:rsidRDefault="0081706A" w:rsidP="00817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81706A" w:rsidRDefault="0081706A" w:rsidP="00817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81706A" w:rsidRDefault="0081706A" w:rsidP="00817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06A" w:rsidRDefault="0081706A" w:rsidP="00817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1706A" w:rsidRDefault="0081706A" w:rsidP="00817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8170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06A" w:rsidRDefault="0081706A" w:rsidP="00564E3C">
      <w:pPr>
        <w:spacing w:after="0" w:line="240" w:lineRule="auto"/>
      </w:pPr>
      <w:r>
        <w:separator/>
      </w:r>
    </w:p>
  </w:endnote>
  <w:endnote w:type="continuationSeparator" w:id="0">
    <w:p w:rsidR="0081706A" w:rsidRDefault="0081706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706A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06A" w:rsidRDefault="0081706A" w:rsidP="00564E3C">
      <w:pPr>
        <w:spacing w:after="0" w:line="240" w:lineRule="auto"/>
      </w:pPr>
      <w:r>
        <w:separator/>
      </w:r>
    </w:p>
  </w:footnote>
  <w:footnote w:type="continuationSeparator" w:id="0">
    <w:p w:rsidR="0081706A" w:rsidRDefault="0081706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06A"/>
    <w:rsid w:val="00372DC6"/>
    <w:rsid w:val="00564E3C"/>
    <w:rsid w:val="0064591D"/>
    <w:rsid w:val="0081706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6375C"/>
  <w15:chartTrackingRefBased/>
  <w15:docId w15:val="{60C71B38-4759-42D0-9E61-3132EA48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2016-01-26T17:20:00Z</dcterms:created>
  <dcterms:modified xsi:type="dcterms:W3CDTF">2016-01-26T17:21:00Z</dcterms:modified>
</cp:coreProperties>
</file>